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การรับแจ้งการย้ายออกแล้วแต่ใบแจ้งการย้ายที่อยู่สูญหายหรือชำรุดก่อนแจ้งย้ายเข้า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41BD5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การรับแจ้งการย้ายออกแล้วแต่ใบแจ้งการย้ายที่อยู่สูญหายหรือชำรุดก่อนแจ้งย้ายเข้า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D00F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ออกแล้วแต่ใบแจ้งการย้ายที่อยู่สูญหายหรือชำรุดก่อนแจ้งย้ายเข้า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05:09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แห่งท้องที่ที่ออกใบแจ้งการย้ายออก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9D00F7" w:rsidRDefault="009D00F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ผู้แจ้งได้แก่บุคคลที่ลงชื่อแจ้งย้ายออกในใบแจ้งการย้ายที่อยู่ฉบับที่สูญหาย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9D00F7" w:rsidRDefault="009D00F7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9D00F7" w:rsidRDefault="009D00F7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9D00F7" w:rsidRPr="000C2AAC" w:rsidRDefault="009D00F7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ของผู้ได้รับมอบหมาย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ผู้ย้ายคนอื่นๆที่มีชื่อเป็นผู้ย้ายออกในใบแจ้งย้ายที่อยู่ฉบับที่สูญหายหรือชำรุดกรณีผู้ย้ายออกมากกว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9D00F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Pr="009D00F7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7AE" w:rsidRDefault="005067AE" w:rsidP="00C81DB8">
      <w:pPr>
        <w:spacing w:after="0" w:line="240" w:lineRule="auto"/>
      </w:pPr>
      <w:r>
        <w:separator/>
      </w:r>
    </w:p>
  </w:endnote>
  <w:endnote w:type="continuationSeparator" w:id="1">
    <w:p w:rsidR="005067AE" w:rsidRDefault="005067A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7AE" w:rsidRDefault="005067AE" w:rsidP="00C81DB8">
      <w:pPr>
        <w:spacing w:after="0" w:line="240" w:lineRule="auto"/>
      </w:pPr>
      <w:r>
        <w:separator/>
      </w:r>
    </w:p>
  </w:footnote>
  <w:footnote w:type="continuationSeparator" w:id="1">
    <w:p w:rsidR="005067AE" w:rsidRDefault="005067A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41BD5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D00F7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F5E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3F5E2A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067A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00F7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41B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2015-08-06T06:05:00Z</cp:lastPrinted>
  <dcterms:created xsi:type="dcterms:W3CDTF">2015-04-23T03:41:00Z</dcterms:created>
  <dcterms:modified xsi:type="dcterms:W3CDTF">2015-08-06T06:05:00Z</dcterms:modified>
</cp:coreProperties>
</file>